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511" w:rsidRPr="00513FE6" w:rsidRDefault="00C8351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511" w:rsidRPr="00513FE6" w:rsidRDefault="00C8351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83511" w:rsidRPr="00513FE6" w:rsidRDefault="00C8351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83511" w:rsidRPr="00513FE6" w:rsidRDefault="00C8351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83511" w:rsidRDefault="00C8351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83511" w:rsidRPr="00E40E79" w:rsidRDefault="00C8351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C83511" w:rsidRPr="00513FE6" w:rsidRDefault="00C8351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2851</w:t>
      </w:r>
    </w:p>
    <w:p w:rsidR="00C83511" w:rsidRPr="003C0768" w:rsidRDefault="00C8351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83511" w:rsidRPr="00E40E79" w:rsidRDefault="00C83511" w:rsidP="00B05BA8">
      <w:pPr>
        <w:rPr>
          <w:rFonts w:ascii="Century" w:hAnsi="Century"/>
          <w:sz w:val="18"/>
          <w:szCs w:val="26"/>
          <w:lang w:val="uk-UA"/>
        </w:rPr>
      </w:pPr>
    </w:p>
    <w:p w:rsidR="00C83511" w:rsidRPr="003C0768" w:rsidRDefault="00C8351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Стельмаху Ігорю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83511" w:rsidRPr="00E40E79" w:rsidRDefault="00C83511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C83511" w:rsidRPr="003C0768" w:rsidRDefault="00C8351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Стельмаху Ігорю Петровичу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83511" w:rsidRPr="003C0768" w:rsidRDefault="00C8351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83511" w:rsidRDefault="00C83511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Стельмаху Ігорю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36,6339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4620983400:04:000:0250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C83511" w:rsidRPr="007C76DF" w:rsidRDefault="00C835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Стельмаху Ігорю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83511" w:rsidRPr="003C0768" w:rsidRDefault="00C835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83511" w:rsidRPr="003C0768" w:rsidRDefault="00C835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C83511" w:rsidRDefault="00C8351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83511" w:rsidRPr="003C0768" w:rsidRDefault="00C8351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83511" w:rsidRDefault="00C83511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C83511" w:rsidSect="00C83511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83511" w:rsidRPr="003C0768" w:rsidRDefault="00C8351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83511" w:rsidRPr="003C0768" w:rsidSect="00C83511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C83511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D6CDCEA-0E20-49BB-B0F2-AC41D73DB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2290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